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CB" w:rsidRDefault="009531CB" w:rsidP="009531C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非法人组织资格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9531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9531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531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负责人身份证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531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负责人亲自办理无需提供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531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与非法人资格相关的证明材料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531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9531CB" w:rsidRDefault="009531CB" w:rsidP="000A3A5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9531C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9531C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9531C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531C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1CB" w:rsidRDefault="009531CB" w:rsidP="00830DFB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531CB" w:rsidRDefault="009531CB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9531CB" w:rsidRPr="002106F3" w:rsidRDefault="009531CB">
      <w:pPr>
        <w:rPr>
          <w:rFonts w:cs="Times New Roman"/>
        </w:rPr>
      </w:pPr>
    </w:p>
    <w:sectPr w:rsidR="009531CB" w:rsidRPr="002106F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1CB" w:rsidRDefault="009531CB" w:rsidP="002106F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531CB" w:rsidRDefault="009531CB" w:rsidP="002106F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1CB" w:rsidRDefault="009531CB" w:rsidP="002106F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531CB" w:rsidRDefault="009531CB" w:rsidP="002106F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B97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3B97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3A58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6F3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11C8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25AB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234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1CB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15DB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E83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5680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F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106F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06F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106F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06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100</Words>
  <Characters>571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2018-07-21T11:27:00Z</dcterms:created>
  <dcterms:modified xsi:type="dcterms:W3CDTF">2018-08-04T05:51:00Z</dcterms:modified>
</cp:coreProperties>
</file>